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25321" w14:textId="084142FC" w:rsidR="00BA00AB" w:rsidRDefault="00041C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SPUR</w:t>
      </w:r>
      <w:r>
        <w:rPr>
          <w:rFonts w:cs="Times New Roman"/>
          <w:szCs w:val="24"/>
        </w:rPr>
        <w:t xml:space="preserve">       (fl.1476-8)</w:t>
      </w:r>
    </w:p>
    <w:p w14:paraId="625135D9" w14:textId="24E2102E" w:rsidR="00041C67" w:rsidRDefault="00041C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Sutton upon Trent.</w:t>
      </w:r>
    </w:p>
    <w:p w14:paraId="2669BB98" w14:textId="77777777" w:rsidR="00041C67" w:rsidRDefault="00041C67" w:rsidP="009139A6">
      <w:pPr>
        <w:pStyle w:val="NoSpacing"/>
        <w:rPr>
          <w:rFonts w:cs="Times New Roman"/>
          <w:szCs w:val="24"/>
        </w:rPr>
      </w:pPr>
    </w:p>
    <w:p w14:paraId="78C95CDE" w14:textId="77777777" w:rsidR="00041C67" w:rsidRDefault="00041C67" w:rsidP="009139A6">
      <w:pPr>
        <w:pStyle w:val="NoSpacing"/>
        <w:rPr>
          <w:rFonts w:cs="Times New Roman"/>
          <w:szCs w:val="24"/>
        </w:rPr>
      </w:pPr>
    </w:p>
    <w:p w14:paraId="79E60649" w14:textId="3E5D0AC6" w:rsidR="00041C67" w:rsidRDefault="00041C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Nov.1476</w:t>
      </w:r>
      <w:r>
        <w:rPr>
          <w:rFonts w:cs="Times New Roman"/>
          <w:szCs w:val="24"/>
        </w:rPr>
        <w:tab/>
        <w:t>He made his Will.   (W.Y.R. p.156)</w:t>
      </w:r>
    </w:p>
    <w:p w14:paraId="658790B9" w14:textId="57329E3C" w:rsidR="00041C67" w:rsidRDefault="00041C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Apr.1478</w:t>
      </w:r>
      <w:r>
        <w:rPr>
          <w:rFonts w:cs="Times New Roman"/>
          <w:szCs w:val="24"/>
        </w:rPr>
        <w:tab/>
        <w:t>Probate of his Will.  (ibid.)</w:t>
      </w:r>
    </w:p>
    <w:p w14:paraId="68931A2D" w14:textId="77777777" w:rsidR="00041C67" w:rsidRDefault="00041C67" w:rsidP="009139A6">
      <w:pPr>
        <w:pStyle w:val="NoSpacing"/>
        <w:rPr>
          <w:rFonts w:cs="Times New Roman"/>
          <w:szCs w:val="24"/>
        </w:rPr>
      </w:pPr>
    </w:p>
    <w:p w14:paraId="78E8FD46" w14:textId="77777777" w:rsidR="00041C67" w:rsidRDefault="00041C67" w:rsidP="009139A6">
      <w:pPr>
        <w:pStyle w:val="NoSpacing"/>
        <w:rPr>
          <w:rFonts w:cs="Times New Roman"/>
          <w:szCs w:val="24"/>
        </w:rPr>
      </w:pPr>
    </w:p>
    <w:p w14:paraId="23692CCF" w14:textId="4DC396EF" w:rsidR="00041C67" w:rsidRPr="00041C67" w:rsidRDefault="00041C6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sectPr w:rsidR="00041C67" w:rsidRPr="00041C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16360" w14:textId="77777777" w:rsidR="00041C67" w:rsidRDefault="00041C67" w:rsidP="009139A6">
      <w:r>
        <w:separator/>
      </w:r>
    </w:p>
  </w:endnote>
  <w:endnote w:type="continuationSeparator" w:id="0">
    <w:p w14:paraId="7DCB6903" w14:textId="77777777" w:rsidR="00041C67" w:rsidRDefault="00041C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FC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D69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268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BE830" w14:textId="77777777" w:rsidR="00041C67" w:rsidRDefault="00041C67" w:rsidP="009139A6">
      <w:r>
        <w:separator/>
      </w:r>
    </w:p>
  </w:footnote>
  <w:footnote w:type="continuationSeparator" w:id="0">
    <w:p w14:paraId="2979FCDB" w14:textId="77777777" w:rsidR="00041C67" w:rsidRDefault="00041C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E4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74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FDE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67"/>
    <w:rsid w:val="00041C6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786AB"/>
  <w15:chartTrackingRefBased/>
  <w15:docId w15:val="{FA13581E-083F-4FF7-8CF0-B100EC13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2023-05-09T12:48:00Z</dcterms:created>
  <dcterms:modified xsi:type="dcterms:W3CDTF">2023-05-09T12:51:00Z</dcterms:modified>
</cp:coreProperties>
</file>